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AB219" w14:textId="77777777" w:rsidR="00846EBF" w:rsidRDefault="00846EBF" w:rsidP="00846EBF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Nome: __________</w:t>
      </w:r>
      <w:r>
        <w:rPr>
          <w:bCs/>
          <w:sz w:val="28"/>
          <w:szCs w:val="28"/>
        </w:rPr>
        <w:tab/>
        <w:t>Classe: ___</w:t>
      </w:r>
      <w:r>
        <w:rPr>
          <w:bCs/>
          <w:sz w:val="28"/>
          <w:szCs w:val="28"/>
        </w:rPr>
        <w:tab/>
        <w:t>Data: ________</w:t>
      </w:r>
    </w:p>
    <w:p w14:paraId="2BCF0BA0" w14:textId="1A8AB7DB" w:rsidR="00846EBF" w:rsidRPr="00846EBF" w:rsidRDefault="00846EBF" w:rsidP="00846EBF">
      <w:pPr>
        <w:pStyle w:val="berschrift1"/>
      </w:pPr>
      <w:r>
        <w:t>Folha de soluções tarefa 4</w:t>
      </w:r>
    </w:p>
    <w:p w14:paraId="4ED8ACDE" w14:textId="1C0434CD" w:rsidR="008B4844" w:rsidRDefault="006B4BBE" w:rsidP="00846EBF">
      <w:pPr>
        <w:pStyle w:val="berschrift1"/>
      </w:pPr>
      <w:r>
        <w:t>Ajuda para estacionar</w:t>
      </w:r>
    </w:p>
    <w:p w14:paraId="696C95EA" w14:textId="77777777" w:rsidR="00BB05FD" w:rsidRDefault="00BB05FD" w:rsidP="00846EBF">
      <w:pPr>
        <w:pStyle w:val="berschrift2"/>
      </w:pPr>
      <w:r>
        <w:t>Tarefas de programação</w:t>
      </w:r>
    </w:p>
    <w:p w14:paraId="05C026FA" w14:textId="77777777" w:rsidR="004A26A2" w:rsidRPr="004A26A2" w:rsidRDefault="004A26A2" w:rsidP="00066656">
      <w:pPr>
        <w:rPr>
          <w:rFonts w:asciiTheme="minorBidi" w:hAnsiTheme="minorBidi" w:cstheme="minorBidi"/>
        </w:rPr>
      </w:pPr>
    </w:p>
    <w:p w14:paraId="37A3E6B0" w14:textId="77777777" w:rsidR="00066656" w:rsidRPr="00066656" w:rsidRDefault="00066656" w:rsidP="0006665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Encontrar uma vaga de estacionamento</w:t>
      </w:r>
    </w:p>
    <w:p w14:paraId="25D5CBAD" w14:textId="77777777" w:rsidR="007B44CB" w:rsidRDefault="007B44CB" w:rsidP="000133A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O procedimento de estacionamento pode ser facilmente reproduzido à mão com a alavanca do servo removida. A maneira mais fácil de medir o comprimento do estacionamento necessário é com a ajuda de marcas de lápis correspondentes na estrada (ver ilustração).</w:t>
      </w:r>
    </w:p>
    <w:p w14:paraId="15F3683E" w14:textId="77777777" w:rsidR="007B44CB" w:rsidRDefault="00196DCA" w:rsidP="000970CD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3D100383" wp14:editId="2A639CFF">
            <wp:extent cx="5760085" cy="3289300"/>
            <wp:effectExtent l="0" t="0" r="0" b="635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28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2D56F" w14:textId="77777777" w:rsidR="000970CD" w:rsidRPr="000970CD" w:rsidRDefault="000970CD" w:rsidP="000970CD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Parallel_Parking_Model.jpg</w:t>
      </w:r>
    </w:p>
    <w:p w14:paraId="3FF2E508" w14:textId="77777777" w:rsidR="00E80944" w:rsidRDefault="005F503D" w:rsidP="000133A2">
      <w:pPr>
        <w:rPr>
          <w:rFonts w:asciiTheme="minorBidi" w:hAnsiTheme="minorBidi" w:cstheme="minorBidi"/>
        </w:rPr>
      </w:pPr>
      <w:r>
        <w:rPr>
          <w:rFonts w:asciiTheme="minorBidi" w:hAnsiTheme="minorBidi"/>
          <w:i/>
        </w:rPr>
        <w:t>Largura</w:t>
      </w:r>
      <w:r>
        <w:rPr>
          <w:rFonts w:asciiTheme="minorBidi" w:hAnsiTheme="minorBidi"/>
        </w:rPr>
        <w:t xml:space="preserve"> do espaço de estacionamento: O espaço de estacionamento deve ser pelo menos tão amplo quanto o veículo, ou seja, </w:t>
      </w:r>
      <m:oMath>
        <m:r>
          <w:rPr>
            <w:rFonts w:ascii="Cambria Math" w:hAnsi="Cambria Math" w:cstheme="minorBidi"/>
            <w:color w:val="00B050"/>
          </w:rPr>
          <m:t>b</m:t>
        </m:r>
      </m:oMath>
      <w:r>
        <w:rPr>
          <w:rFonts w:asciiTheme="minorBidi" w:hAnsiTheme="minorBidi"/>
        </w:rPr>
        <w:t xml:space="preserve"> = 14,5 cm, mais 2 cm até o limite da faixa. </w:t>
      </w:r>
    </w:p>
    <w:p w14:paraId="64493859" w14:textId="77777777" w:rsidR="008A64F7" w:rsidRDefault="00CC3F5F" w:rsidP="000133A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espaço deve ser 1,5 cm mais largo, pois os pneus sobressaem além da largura do veículo ao dirigir. </w:t>
      </w:r>
    </w:p>
    <w:p w14:paraId="6803A35E" w14:textId="77777777" w:rsidR="008A64F7" w:rsidRDefault="008A64F7" w:rsidP="000133A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 xml:space="preserve">Se o sensor ultra-sônico for montado de forma a medir a partir da borda externa do veículo, acrescente mais 2 cm à linha lateral, bem como a sua largura (2 cm). </w:t>
      </w:r>
    </w:p>
    <w:p w14:paraId="6E9F42B5" w14:textId="77777777" w:rsidR="000133A2" w:rsidRDefault="00E80944" w:rsidP="000133A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Portanto, há um espaço suficientemente amplo à direita do veículo se o sensor mede </w:t>
      </w:r>
      <w:r>
        <w:rPr>
          <w:rFonts w:asciiTheme="minorBidi" w:hAnsiTheme="minorBidi"/>
          <w:b/>
        </w:rPr>
        <w:t>pelo menos 22 cm</w:t>
      </w:r>
      <w:r>
        <w:rPr>
          <w:rFonts w:asciiTheme="minorBidi" w:hAnsiTheme="minorBidi"/>
        </w:rPr>
        <w:t xml:space="preserve"> até o próximo objeto.</w:t>
      </w:r>
    </w:p>
    <w:p w14:paraId="6ECF19BB" w14:textId="77777777" w:rsidR="00085497" w:rsidRDefault="007B44CB" w:rsidP="00A60013">
      <w:pPr>
        <w:rPr>
          <w:rFonts w:asciiTheme="minorBidi" w:hAnsiTheme="minorBidi" w:cstheme="minorBidi"/>
        </w:rPr>
      </w:pPr>
      <w:r>
        <w:rPr>
          <w:rFonts w:asciiTheme="minorBidi" w:hAnsiTheme="minorBidi"/>
          <w:i/>
        </w:rPr>
        <w:t>Comprimento</w:t>
      </w:r>
      <w:r>
        <w:rPr>
          <w:rFonts w:asciiTheme="minorBidi" w:hAnsiTheme="minorBidi"/>
        </w:rPr>
        <w:t xml:space="preserve"> do espaço de estacionamento: Ao estacionar em duas voltas, o centro do diferencial deve primeiro recuar cerca de 17,5 cm com ângulo máximo de direção para a direita antes de cruzar o centro da linha lateral, depois mais 17,5 cm com ângulo máximo de direção para a esquerda. Ângulo de direção para a esquerda.</w:t>
      </w:r>
      <w:r>
        <w:rPr>
          <w:rFonts w:asciiTheme="minorBidi" w:hAnsiTheme="minorBidi"/>
        </w:rPr>
        <w:br/>
        <w:t xml:space="preserve">A esta distância de 35 cm, adicionar o comprimento da traseira do veículo (5,5 cm medidos desde o centro do diferencial até a extremidade mais distante do veículo) e subtrair a "distância inicial" de 2 cm (entre a posição do diferencial no início da manobra de estacionamento e o ponto onde a roda dianteira esquerda cruza o ombro). Isto soma o comprimento mínimo exigido para o estacionamento </w:t>
      </w:r>
    </w:p>
    <w:p w14:paraId="1A1AFE11" w14:textId="77777777" w:rsidR="007B44CB" w:rsidRDefault="005176F2" w:rsidP="00A60013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/>
              <w:color w:val="FF0000"/>
            </w:rPr>
            <m:t>l</m:t>
          </m:r>
          <m:r>
            <w:rPr>
              <w:rFonts w:ascii="Cambria Math" w:hAnsi="Cambria Math"/>
            </w:rPr>
            <m:t xml:space="preserve">=38,5 </m:t>
          </m:r>
          <m:r>
            <m:rPr>
              <m:sty m:val="p"/>
            </m:rPr>
            <w:rPr>
              <w:rFonts w:ascii="Cambria Math" w:hAnsi="Cambria Math"/>
            </w:rPr>
            <m:t>cm</m:t>
          </m:r>
        </m:oMath>
      </m:oMathPara>
    </w:p>
    <w:p w14:paraId="189191A5" w14:textId="77777777" w:rsidR="00A71F2D" w:rsidRDefault="00A71F2D" w:rsidP="00A6001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partir do comprimento mínimo do espaço de estacionamento </w:t>
      </w:r>
      <m:oMath>
        <m:r>
          <w:rPr>
            <w:rFonts w:ascii="Cambria Math" w:hAnsi="Cambria Math" w:cstheme="minorBidi"/>
            <w:color w:val="FF0000"/>
          </w:rPr>
          <m:t>l</m:t>
        </m:r>
      </m:oMath>
      <w:r>
        <w:rPr>
          <w:rFonts w:asciiTheme="minorBidi" w:hAnsiTheme="minorBidi"/>
        </w:rPr>
        <w:t xml:space="preserve"> o número de impulsos necessários </w:t>
      </w:r>
      <m:oMath>
        <m:r>
          <w:rPr>
            <w:rFonts w:ascii="Cambria Math" w:hAnsi="Cambria Math" w:cstheme="minorBidi"/>
          </w:rPr>
          <m:t>i</m:t>
        </m:r>
      </m:oMath>
      <w:r>
        <w:rPr>
          <w:rFonts w:asciiTheme="minorBidi" w:hAnsiTheme="minorBidi"/>
        </w:rPr>
        <w:t xml:space="preserve"> para essa distância pode ser determinado utilizando a seguinte fórmula (ver tarefa 1):</w:t>
      </w:r>
    </w:p>
    <w:p w14:paraId="238D14A6" w14:textId="77777777" w:rsidR="00A71F2D" w:rsidRDefault="008A64F7" w:rsidP="00A60013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 w:cstheme="minorBidi"/>
            </w:rPr>
            <m:t>i=</m:t>
          </m:r>
          <m:r>
            <w:rPr>
              <w:rFonts w:ascii="Cambria Math" w:hAnsi="Cambria Math" w:cstheme="minorBidi"/>
              <w:color w:val="FF0000"/>
            </w:rPr>
            <m:t>l</m:t>
          </m:r>
          <m:r>
            <w:rPr>
              <w:rFonts w:ascii="Cambria Math" w:hAnsi="Cambria Math" w:cstheme="minorBidi"/>
            </w:rPr>
            <m:t>·</m:t>
          </m:r>
          <m:f>
            <m:fPr>
              <m:ctrlPr>
                <w:rPr>
                  <w:rFonts w:ascii="Cambria Math" w:hAnsi="Cambria Math" w:cstheme="minorBidi"/>
                  <w:i/>
                </w:rPr>
              </m:ctrlPr>
            </m:fPr>
            <m:num>
              <m:r>
                <w:rPr>
                  <w:rFonts w:ascii="Cambria Math" w:hAnsi="Cambria Math" w:cstheme="minorBidi"/>
                </w:rPr>
                <m:t>1</m:t>
              </m:r>
            </m:num>
            <m:den>
              <m:r>
                <w:rPr>
                  <w:rFonts w:ascii="Cambria Math" w:hAnsi="Cambria Math" w:cstheme="minorBidi"/>
                </w:rPr>
                <m:t>20,5</m:t>
              </m:r>
            </m:den>
          </m:f>
          <m:r>
            <w:rPr>
              <w:rFonts w:ascii="Cambria Math" w:hAnsi="Cambria Math" w:cstheme="minorBidi"/>
            </w:rPr>
            <m:t>·</m:t>
          </m:r>
          <m:f>
            <m:fPr>
              <m:ctrlPr>
                <w:rPr>
                  <w:rFonts w:ascii="Cambria Math" w:hAnsi="Cambria Math" w:cstheme="minorBidi"/>
                  <w:i/>
                </w:rPr>
              </m:ctrlPr>
            </m:fPr>
            <m:num>
              <m:r>
                <w:rPr>
                  <w:rFonts w:ascii="Cambria Math" w:hAnsi="Cambria Math" w:cstheme="minorBidi"/>
                </w:rPr>
                <m:t>13</m:t>
              </m:r>
            </m:num>
            <m:den>
              <m:r>
                <w:rPr>
                  <w:rFonts w:ascii="Cambria Math" w:hAnsi="Cambria Math" w:cstheme="minorBidi"/>
                </w:rPr>
                <m:t>7</m:t>
              </m:r>
            </m:den>
          </m:f>
          <m:r>
            <w:rPr>
              <w:rFonts w:ascii="Cambria Math" w:hAnsi="Cambria Math" w:cstheme="minorBidi"/>
            </w:rPr>
            <m:t xml:space="preserve">·63,9 </m:t>
          </m:r>
          <m:f>
            <m:fPr>
              <m:ctrlPr>
                <w:rPr>
                  <w:rFonts w:ascii="Cambria Math" w:hAnsi="Cambria Math" w:cstheme="minorBid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Bidi"/>
                </w:rPr>
                <m:t>cm</m:t>
              </m:r>
            </m:den>
          </m:f>
          <m:r>
            <w:rPr>
              <w:rFonts w:ascii="Cambria Math" w:hAnsi="Cambria Math" w:cstheme="minorBidi"/>
            </w:rPr>
            <m:t>≈</m:t>
          </m:r>
          <m:r>
            <w:rPr>
              <w:rFonts w:ascii="Cambria Math" w:hAnsi="Cambria Math" w:cstheme="minorBidi"/>
              <w:color w:val="FF0000"/>
            </w:rPr>
            <m:t>l</m:t>
          </m:r>
          <m:r>
            <w:rPr>
              <w:rFonts w:ascii="Cambria Math" w:hAnsi="Cambria Math" w:cstheme="minorBidi"/>
            </w:rPr>
            <m:t xml:space="preserve">· 5,789 </m:t>
          </m:r>
          <m:f>
            <m:fPr>
              <m:ctrlPr>
                <w:rPr>
                  <w:rFonts w:ascii="Cambria Math" w:hAnsi="Cambria Math" w:cstheme="minorBid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Bidi"/>
                </w:rPr>
                <m:t>cm</m:t>
              </m:r>
            </m:den>
          </m:f>
        </m:oMath>
      </m:oMathPara>
    </w:p>
    <w:p w14:paraId="765DF67F" w14:textId="77777777" w:rsidR="008A64F7" w:rsidRDefault="008A64F7" w:rsidP="00A6001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Se levarmos em conta o fator de conversão ajustado do teste na tarefa 1, a conversão é corrigida para</w:t>
      </w:r>
    </w:p>
    <w:p w14:paraId="0DC6704F" w14:textId="77777777" w:rsidR="008A64F7" w:rsidRDefault="008A64F7" w:rsidP="008A64F7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 w:cstheme="minorBidi"/>
            </w:rPr>
            <m:t>i=</m:t>
          </m:r>
          <m:r>
            <w:rPr>
              <w:rFonts w:ascii="Cambria Math" w:hAnsi="Cambria Math" w:cstheme="minorBidi"/>
              <w:color w:val="FF0000"/>
            </w:rPr>
            <m:t>l</m:t>
          </m:r>
          <m:r>
            <w:rPr>
              <w:rFonts w:ascii="Cambria Math" w:hAnsi="Cambria Math" w:cstheme="minorBidi"/>
            </w:rPr>
            <m:t>·</m:t>
          </m:r>
          <m:f>
            <m:fPr>
              <m:ctrlPr>
                <w:rPr>
                  <w:rFonts w:ascii="Cambria Math" w:hAnsi="Cambria Math" w:cstheme="minorBid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</w:rPr>
                <m:t>100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Bidi"/>
                </w:rPr>
                <m:t>0,0017</m:t>
              </m:r>
            </m:den>
          </m:f>
          <m:r>
            <w:rPr>
              <w:rFonts w:ascii="Cambria Math" w:hAnsi="Cambria Math" w:cstheme="minorBidi"/>
            </w:rPr>
            <m:t>≈</m:t>
          </m:r>
          <m:r>
            <w:rPr>
              <w:rFonts w:ascii="Cambria Math" w:hAnsi="Cambria Math" w:cstheme="minorBidi"/>
              <w:color w:val="FF0000"/>
            </w:rPr>
            <m:t>l</m:t>
          </m:r>
          <m:r>
            <w:rPr>
              <w:rFonts w:ascii="Cambria Math" w:hAnsi="Cambria Math" w:cstheme="minorBidi"/>
            </w:rPr>
            <m:t xml:space="preserve">· 5,882 </m:t>
          </m:r>
          <m:f>
            <m:fPr>
              <m:ctrlPr>
                <w:rPr>
                  <w:rFonts w:ascii="Cambria Math" w:hAnsi="Cambria Math" w:cstheme="minorBid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Bidi"/>
                </w:rPr>
                <m:t>cm</m:t>
              </m:r>
            </m:den>
          </m:f>
        </m:oMath>
      </m:oMathPara>
    </w:p>
    <w:p w14:paraId="10CF3815" w14:textId="77777777" w:rsidR="008A64F7" w:rsidRDefault="00DE78AF" w:rsidP="008A64F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Assim, o comprimento necessário do </w:t>
      </w:r>
      <m:oMath>
        <m:r>
          <w:rPr>
            <w:rFonts w:ascii="Cambria Math" w:hAnsi="Cambria Math" w:cstheme="minorBidi"/>
            <w:color w:val="FF0000"/>
          </w:rPr>
          <m:t>l</m:t>
        </m:r>
        <m:r>
          <w:rPr>
            <w:rFonts w:ascii="Cambria Math" w:hAnsi="Cambria Math" w:cstheme="minorBidi"/>
          </w:rPr>
          <m:t xml:space="preserve">=38,5 </m:t>
        </m:r>
        <m:r>
          <m:rPr>
            <m:sty m:val="p"/>
          </m:rPr>
          <w:rPr>
            <w:rFonts w:ascii="Cambria Math" w:hAnsi="Cambria Math" w:cstheme="minorBidi"/>
          </w:rPr>
          <m:t>cm</m:t>
        </m:r>
      </m:oMath>
      <w:r>
        <w:rPr>
          <w:rFonts w:asciiTheme="minorBidi" w:hAnsiTheme="minorBidi"/>
        </w:rPr>
        <w:t xml:space="preserve"> espaço de estacionamento requer </w:t>
      </w:r>
      <m:oMath>
        <m:r>
          <m:rPr>
            <m:sty m:val="bi"/>
          </m:rPr>
          <w:rPr>
            <w:rFonts w:ascii="Cambria Math" w:hAnsi="Cambria Math" w:cstheme="minorBidi"/>
          </w:rPr>
          <m:t>i≈227</m:t>
        </m:r>
      </m:oMath>
      <w:r>
        <w:rPr>
          <w:rFonts w:asciiTheme="minorBidi" w:hAnsiTheme="minorBidi"/>
          <w:b/>
        </w:rPr>
        <w:t xml:space="preserve"> Impulsos</w:t>
      </w:r>
      <w:r>
        <w:rPr>
          <w:rFonts w:asciiTheme="minorBidi" w:hAnsiTheme="minorBidi"/>
        </w:rPr>
        <w:t>.</w:t>
      </w:r>
    </w:p>
    <w:p w14:paraId="78A725A3" w14:textId="77777777" w:rsidR="00920A38" w:rsidRDefault="005F3D52" w:rsidP="00920A38">
      <w:pPr>
        <w:rPr>
          <w:rFonts w:asciiTheme="minorBidi" w:hAnsiTheme="minorBidi" w:cstheme="minorBidi"/>
        </w:rPr>
      </w:pPr>
      <w:r>
        <w:rPr>
          <w:rFonts w:asciiTheme="minorBidi" w:hAnsiTheme="minorBidi"/>
          <w:i/>
        </w:rPr>
        <w:t>Espalhamento</w:t>
      </w:r>
      <w:r>
        <w:rPr>
          <w:rFonts w:asciiTheme="minorBidi" w:hAnsiTheme="minorBidi"/>
        </w:rPr>
        <w:t xml:space="preserve"> do sinal ultra-sônico: Se houver obstáculos a uma distância de 4 cm à direita do limite da pista, a distância até o sensor ultra-sônico é de 8 cm. Devido ao ângulo de dispersão do sensor ultra-sônico, o espaço de estacionamento só é detectado quando o centro do sensor ultra-sônico já "salta" 3 cm para dentro do espaço de estacionamento. Assim, o final da vaga de estacionamento já é detectado 3 cm antes do ponto onde o centro do sensor atinge a borda externa do obstáculo. Se o sensor mede uma largura de pelo menos 22 cm em uma distância de 32,5 cm (ou </w:t>
      </w:r>
      <m:oMath>
        <m:r>
          <m:rPr>
            <m:sty m:val="bi"/>
          </m:rPr>
          <w:rPr>
            <w:rFonts w:ascii="Cambria Math" w:hAnsi="Cambria Math" w:cstheme="minorBidi"/>
          </w:rPr>
          <m:t>i'≈191</m:t>
        </m:r>
      </m:oMath>
      <w:r>
        <w:rPr>
          <w:rFonts w:asciiTheme="minorBidi" w:hAnsiTheme="minorBidi"/>
          <w:b/>
        </w:rPr>
        <w:t xml:space="preserve"> Impulsos</w:t>
      </w:r>
      <w:r>
        <w:rPr>
          <w:rFonts w:asciiTheme="minorBidi" w:hAnsiTheme="minorBidi"/>
        </w:rPr>
        <w:t xml:space="preserve">) o espaço de estacionamento encontrado é longo o suficiente. </w:t>
      </w:r>
    </w:p>
    <w:p w14:paraId="3F5BDE45" w14:textId="77777777" w:rsidR="00DE78AF" w:rsidRDefault="005355DC" w:rsidP="00A6001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a medição do comprimento do estacionamento, é irrelevante o ponto em que o sensor ultra-sônico é fixado na lateral do veículo. Para iniciar o procedimento de estacionamento, o veículo deve parar para que o eixo traseiro (ou diferencial) fique exatamente 2 cm atrás do final do estacionamento (ou seja, a borda mais externa do obstáculo). Para isso, deve, após o sensor ultra-sônico ter detectado o fim do estacionamento, </w:t>
      </w:r>
    </w:p>
    <w:p w14:paraId="426AC0E0" w14:textId="77777777" w:rsidR="00DE78AF" w:rsidRDefault="005355DC" w:rsidP="00DE78AF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mais 3 cm (pelo qual o final da vaga de estacionamento é detectado muito cedo) </w:t>
      </w:r>
    </w:p>
    <w:p w14:paraId="147639FA" w14:textId="77777777" w:rsidR="00DE78AF" w:rsidRDefault="00085497" w:rsidP="00DE78AF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mais os 2 cm acima </w:t>
      </w:r>
    </w:p>
    <w:p w14:paraId="169AF52E" w14:textId="77777777" w:rsidR="005355DC" w:rsidRPr="00DE78AF" w:rsidRDefault="005355DC" w:rsidP="00DE78AF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 xml:space="preserve">mais a distância do centro do sensor ultra-sônico até o </w:t>
      </w:r>
    </w:p>
    <w:p w14:paraId="51BC9284" w14:textId="77777777" w:rsidR="001E67AC" w:rsidRDefault="00DE78AF" w:rsidP="00A6001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eixo traseiro. Por exemplo, se o sensor ultra-sônico estiver montado 7 cm à frente do eixo traseiro, o veículo deverá percorrer mais 12 cm (ou </w:t>
      </w:r>
      <w:r>
        <w:rPr>
          <w:rFonts w:asciiTheme="minorBidi" w:hAnsiTheme="minorBidi"/>
          <w:b/>
        </w:rPr>
        <w:t>71 Impulsos</w:t>
      </w:r>
      <w:r>
        <w:rPr>
          <w:rFonts w:asciiTheme="minorBidi" w:hAnsiTheme="minorBidi"/>
        </w:rPr>
        <w:t>) após detectar o final do estacionamento.</w:t>
      </w:r>
    </w:p>
    <w:p w14:paraId="4A4DC39E" w14:textId="77777777" w:rsidR="00C02C62" w:rsidRDefault="00C02C62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2456734B" w14:textId="76AD45B1" w:rsidR="00B43685" w:rsidRDefault="00E37113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1b. Diagrama de transição do estado:</w:t>
      </w:r>
    </w:p>
    <w:p w14:paraId="2391D77E" w14:textId="77777777" w:rsidR="00B43685" w:rsidRDefault="00893D97" w:rsidP="00B43685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4A8ABC67" wp14:editId="476A861F">
            <wp:extent cx="4114419" cy="2039747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4419" cy="2039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4CF0C" w14:textId="77777777" w:rsidR="00B43685" w:rsidRDefault="00B43685" w:rsidP="00B43685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State-Transistion_Diagram_Find_Parking_Space.drawio</w:t>
      </w:r>
    </w:p>
    <w:p w14:paraId="2C87C3C5" w14:textId="77777777" w:rsidR="00C02C62" w:rsidRPr="00966A2B" w:rsidRDefault="00C02C62" w:rsidP="00B43685">
      <w:pPr>
        <w:jc w:val="center"/>
        <w:rPr>
          <w:rFonts w:asciiTheme="minorBidi" w:hAnsiTheme="minorBidi" w:cstheme="minorBidi"/>
          <w:i/>
          <w:lang w:val="en-GB"/>
        </w:rPr>
      </w:pPr>
    </w:p>
    <w:p w14:paraId="6F6E302F" w14:textId="021BFBC7" w:rsidR="002F7E30" w:rsidRDefault="00B43685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1c. Programa (Exemplo) procurar espaço de estacionamento:</w:t>
      </w:r>
    </w:p>
    <w:p w14:paraId="713B702F" w14:textId="77777777" w:rsidR="002F7E30" w:rsidRDefault="0076421F" w:rsidP="00C152B6">
      <w:pPr>
        <w:jc w:val="center"/>
        <w:rPr>
          <w:rFonts w:asciiTheme="minorBidi" w:hAnsiTheme="minorBidi" w:cstheme="minorBidi"/>
        </w:rPr>
      </w:pPr>
      <w:bookmarkStart w:id="0" w:name="_GoBack"/>
      <w:r>
        <w:rPr>
          <w:rFonts w:asciiTheme="minorBidi" w:hAnsiTheme="minorBidi"/>
          <w:noProof/>
        </w:rPr>
        <w:drawing>
          <wp:inline distT="0" distB="0" distL="0" distR="0" wp14:anchorId="5CA830C5" wp14:editId="19EF5DF0">
            <wp:extent cx="3562350" cy="4780405"/>
            <wp:effectExtent l="0" t="0" r="0" b="127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6228" cy="4785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104BB7AF" w14:textId="77777777" w:rsidR="00880349" w:rsidRPr="00880349" w:rsidRDefault="00880349" w:rsidP="00C152B6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Find_Parking_Space.ft</w:t>
      </w:r>
    </w:p>
    <w:p w14:paraId="43D26ABF" w14:textId="77777777" w:rsidR="00066656" w:rsidRPr="00066656" w:rsidRDefault="00066656" w:rsidP="0006665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lastRenderedPageBreak/>
        <w:t>2. Manobra de estacionamento</w:t>
      </w:r>
    </w:p>
    <w:p w14:paraId="7A5607BC" w14:textId="77777777" w:rsidR="00A66CDE" w:rsidRDefault="00066656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A maneira mais fácil de determinar o número de pulsos é usar o teste de interface: O veículo é estacionado manualmente; os pulsos entregues pelo codificador são lidos e anotados no teste de interface. Para reiniciar - com a direção virada para a direita ou para a esquerda - são necessários </w:t>
      </w:r>
      <w:r>
        <w:rPr>
          <w:rFonts w:asciiTheme="minorBidi" w:hAnsiTheme="minorBidi"/>
          <w:b/>
        </w:rPr>
        <w:t>125 impulsos cada</w:t>
      </w:r>
      <w:r>
        <w:rPr>
          <w:rFonts w:asciiTheme="minorBidi" w:hAnsiTheme="minorBidi"/>
        </w:rPr>
        <w:t xml:space="preserve"> .</w:t>
      </w:r>
    </w:p>
    <w:p w14:paraId="5173BC25" w14:textId="77777777" w:rsidR="006B5299" w:rsidRDefault="006B5299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 Para que o veículo esteja finalmente no meio da área de estacionamento exigida do lugar de estacionamento, deve avançar 5,75 cm após a marcha-atrás; isso corresponde a cerca de </w:t>
      </w:r>
      <w:r>
        <w:rPr>
          <w:rFonts w:asciiTheme="minorBidi" w:hAnsiTheme="minorBidi"/>
          <w:b/>
        </w:rPr>
        <w:t>34 Impulsos</w:t>
      </w:r>
      <w:r>
        <w:rPr>
          <w:rFonts w:asciiTheme="minorBidi" w:hAnsiTheme="minorBidi"/>
        </w:rPr>
        <w:t>.</w:t>
      </w:r>
    </w:p>
    <w:p w14:paraId="6005B33A" w14:textId="77777777" w:rsidR="00A66CDE" w:rsidRDefault="00DE261D" w:rsidP="0012657E">
      <w:pPr>
        <w:jc w:val="left"/>
        <w:rPr>
          <w:rFonts w:asciiTheme="minorBidi" w:hAnsiTheme="minorBidi" w:cstheme="minorBidi"/>
        </w:rPr>
      </w:pPr>
      <w:r>
        <w:rPr>
          <w:rFonts w:asciiTheme="minorBidi" w:hAnsiTheme="minorBidi"/>
        </w:rPr>
        <w:t>2c. Programa (Exemplo) Manobra de estacionamento:</w:t>
      </w:r>
    </w:p>
    <w:p w14:paraId="55B9A577" w14:textId="77777777" w:rsidR="00A66CDE" w:rsidRDefault="00AC389C" w:rsidP="00A66CDE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w:drawing>
          <wp:inline distT="0" distB="0" distL="0" distR="0" wp14:anchorId="030C6CEF" wp14:editId="0EBBC70C">
            <wp:extent cx="4160012" cy="4475099"/>
            <wp:effectExtent l="0" t="0" r="0" b="190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60012" cy="4475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DA790" w14:textId="77777777" w:rsidR="00B43685" w:rsidRDefault="00FF348A" w:rsidP="00A66CDE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Parking_Manoevre.ft</w:t>
      </w:r>
    </w:p>
    <w:p w14:paraId="7CE21746" w14:textId="77777777" w:rsidR="00C02C62" w:rsidRDefault="00C02C62" w:rsidP="00A66CDE">
      <w:pPr>
        <w:jc w:val="center"/>
        <w:rPr>
          <w:rFonts w:asciiTheme="minorBidi" w:hAnsiTheme="minorBidi" w:cstheme="minorBidi"/>
          <w:i/>
        </w:rPr>
      </w:pPr>
    </w:p>
    <w:p w14:paraId="1224C04E" w14:textId="0696B49F" w:rsidR="00EC2682" w:rsidRDefault="00EC2682" w:rsidP="0087586C">
      <w:pPr>
        <w:rPr>
          <w:rFonts w:ascii="Arial" w:hAnsi="Arial"/>
          <w:bCs/>
          <w:sz w:val="28"/>
          <w:szCs w:val="16"/>
        </w:rPr>
      </w:pPr>
      <w:r>
        <w:rPr>
          <w:rFonts w:asciiTheme="minorBidi" w:hAnsiTheme="minorBidi"/>
        </w:rPr>
        <w:t>As variáveis "backward_distance" e "forward_distance" contêm os pulsos a serem movidos (125 e 34 respectivamente). "minângulo" e "maxângulo" são os ângulos máximos possíveis de direção do servo no suporte do servo (ver tarefa 2); são aproximadamente 130 e 375, respectivamente. Para a curta pausa após um movimento de direção ("pausa"), 250 ms é uma boa escolha.</w:t>
      </w:r>
      <w:r>
        <w:br w:type="page"/>
      </w:r>
    </w:p>
    <w:p w14:paraId="26F23C2A" w14:textId="5E9BFB7F" w:rsidR="008B4844" w:rsidRDefault="00987731" w:rsidP="00846EBF">
      <w:pPr>
        <w:pStyle w:val="berschrift2"/>
      </w:pPr>
      <w:r>
        <w:lastRenderedPageBreak/>
        <w:t>Tarefas experimentais</w:t>
      </w:r>
    </w:p>
    <w:p w14:paraId="35FAEA34" w14:textId="77777777" w:rsidR="00C02C62" w:rsidRPr="00EC2682" w:rsidRDefault="00C02C62" w:rsidP="00066656">
      <w:pPr>
        <w:rPr>
          <w:rFonts w:asciiTheme="minorBidi" w:hAnsiTheme="minorBidi" w:cstheme="minorBidi"/>
        </w:rPr>
      </w:pPr>
    </w:p>
    <w:p w14:paraId="75F7A9A6" w14:textId="77777777" w:rsidR="00066656" w:rsidRPr="00066656" w:rsidRDefault="00066656" w:rsidP="0006665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Assistente de estacionamento</w:t>
      </w:r>
    </w:p>
    <w:p w14:paraId="39344090" w14:textId="77777777" w:rsidR="00880349" w:rsidRDefault="00880349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Uma solução para a tarefa está resumida no programa </w:t>
      </w:r>
      <w:r>
        <w:rPr>
          <w:rFonts w:asciiTheme="minorBidi" w:hAnsiTheme="minorBidi"/>
          <w:i/>
        </w:rPr>
        <w:t>Autonomous_Parking.ft</w:t>
      </w:r>
      <w:r>
        <w:rPr>
          <w:rFonts w:asciiTheme="minorBidi" w:hAnsiTheme="minorBidi"/>
        </w:rPr>
        <w:t xml:space="preserve"> .</w:t>
      </w:r>
    </w:p>
    <w:p w14:paraId="249DA683" w14:textId="77777777" w:rsidR="001D6B85" w:rsidRDefault="001D6B85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O indicador não deve ser ativado automaticamente, caso contrário, o indicador esquerdo será mudado para no meio do procedimento de estacionamento.</w:t>
      </w:r>
    </w:p>
    <w:p w14:paraId="4F09AD08" w14:textId="77777777" w:rsidR="00066656" w:rsidRDefault="00066656" w:rsidP="0012657E">
      <w:pPr>
        <w:rPr>
          <w:rFonts w:asciiTheme="minorBidi" w:hAnsiTheme="minorBidi" w:cstheme="minorBidi"/>
        </w:rPr>
      </w:pPr>
    </w:p>
    <w:p w14:paraId="413FE3A6" w14:textId="77777777" w:rsidR="00066656" w:rsidRPr="00066656" w:rsidRDefault="00E37113" w:rsidP="0012657E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Cálculo do processo de estacionamento</w:t>
      </w:r>
    </w:p>
    <w:p w14:paraId="4B0D25AE" w14:textId="77777777" w:rsidR="00A20AF5" w:rsidRDefault="005333C9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centro do diferencial move-se exatamente ao longo de dois segmentos circulares do comprimento </w:t>
      </w:r>
      <m:oMath>
        <m:r>
          <w:rPr>
            <w:rFonts w:ascii="Cambria Math" w:hAnsi="Cambria Math"/>
            <w:color w:val="0070C0"/>
          </w:rPr>
          <m:t>s</m:t>
        </m:r>
      </m:oMath>
      <w:r>
        <w:rPr>
          <w:rFonts w:asciiTheme="minorBidi" w:hAnsiTheme="minorBidi"/>
        </w:rPr>
        <w:t xml:space="preserve">. O centro do </w:t>
      </w:r>
      <m:oMath>
        <m:r>
          <w:rPr>
            <w:rFonts w:ascii="Cambria Math" w:hAnsi="Cambria Math"/>
            <w:color w:val="FF0000"/>
          </w:rPr>
          <m:t>M</m:t>
        </m:r>
      </m:oMath>
      <w:r>
        <w:rPr>
          <w:rFonts w:asciiTheme="minorBidi" w:hAnsiTheme="minorBidi"/>
        </w:rPr>
        <w:t xml:space="preserve"> primeiro círculo corresponde ao centro do círculo de viragem da nossa ponta de eixo de direção: As extensões dos dois troços do eixo dianteiro da direção e do eixo traseiro da roda se encontram exatamente neste ponto. </w:t>
      </w:r>
    </w:p>
    <w:p w14:paraId="526B5DE6" w14:textId="77777777" w:rsidR="007E7A52" w:rsidRDefault="007036ED" w:rsidP="00091D08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54CFD002" wp14:editId="436BB37E">
            <wp:extent cx="5760085" cy="3324860"/>
            <wp:effectExtent l="0" t="0" r="0" b="8890"/>
            <wp:docPr id="59" name="Grafik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32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E2AA6" w14:textId="77777777" w:rsidR="005333C9" w:rsidRPr="00735D0D" w:rsidRDefault="005333C9" w:rsidP="00091D08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Mathematical_Model_Parallel_Parking.jpg</w:t>
      </w:r>
    </w:p>
    <w:p w14:paraId="60B72A4C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Agora calculamos o comprimento deste segmento de círculo </w:t>
      </w:r>
      <m:oMath>
        <m:r>
          <w:rPr>
            <w:rFonts w:ascii="Cambria Math" w:hAnsi="Cambria Math"/>
            <w:color w:val="0070C0"/>
          </w:rPr>
          <m:t>s</m:t>
        </m:r>
      </m:oMath>
      <w:r>
        <w:rPr>
          <w:rFonts w:asciiTheme="minorBidi" w:hAnsiTheme="minorBidi"/>
        </w:rPr>
        <w:t xml:space="preserve">. Portanto, sabemos quantos pulsos codificadores precisamos para executar este segmento. É aplicável: </w:t>
      </w:r>
      <m:oMath>
        <m:r>
          <w:rPr>
            <w:rFonts w:ascii="Cambria Math" w:hAnsi="Cambria Math"/>
            <w:color w:val="0070C0"/>
          </w:rPr>
          <m:t>s</m:t>
        </m:r>
      </m:oMath>
      <w:r>
        <w:rPr>
          <w:rFonts w:asciiTheme="minorBidi" w:hAnsiTheme="minorBidi"/>
        </w:rPr>
        <w:t xml:space="preserve"> está relacionado com a circunferência do círculo (</w:t>
      </w:r>
      <m:oMath>
        <m:r>
          <w:rPr>
            <w:rFonts w:ascii="Cambria Math" w:hAnsi="Cambria Math" w:cstheme="minorBidi"/>
          </w:rPr>
          <m:t>=</m:t>
        </m:r>
        <m:r>
          <w:rPr>
            <w:rFonts w:ascii="Cambria Math" w:hAnsi="Cambria Math"/>
          </w:rPr>
          <m:t>2π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  <w:color w:val="FF0000"/>
          </w:rPr>
          <m:t>r</m:t>
        </m:r>
      </m:oMath>
      <w:r>
        <w:rPr>
          <w:rFonts w:asciiTheme="minorBidi" w:hAnsiTheme="minorBidi"/>
        </w:rPr>
        <w:t xml:space="preserve">) como </w:t>
      </w:r>
      <m:oMath>
        <m:r>
          <m:rPr>
            <m:sty m:val="p"/>
          </m:rPr>
          <w:rPr>
            <w:rFonts w:ascii="Cambria Math" w:hAnsi="Cambria Math"/>
            <w:color w:val="0070C0"/>
          </w:rPr>
          <m:t>δ</m:t>
        </m:r>
      </m:oMath>
      <w:r>
        <w:rPr>
          <w:rFonts w:asciiTheme="minorBidi" w:hAnsiTheme="minorBidi"/>
        </w:rPr>
        <w:t xml:space="preserve"> a 360°, ou seja: </w:t>
      </w:r>
    </w:p>
    <w:p w14:paraId="6DDE9985" w14:textId="77777777" w:rsidR="00FD6AA4" w:rsidRPr="001D3597" w:rsidRDefault="00FD6AA4" w:rsidP="00FD6AA4">
      <m:oMathPara>
        <m:oMath>
          <m:r>
            <w:rPr>
              <w:rFonts w:ascii="Cambria Math" w:hAnsi="Cambria Math"/>
              <w:color w:val="0070C0"/>
            </w:rPr>
            <m:t>s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color w:val="0070C0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  <w:color w:val="FF0000"/>
                </w:rPr>
                <m:t>r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180°</m:t>
              </m:r>
            </m:den>
          </m:f>
        </m:oMath>
      </m:oMathPara>
    </w:p>
    <w:p w14:paraId="0FB48372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Podemos expressar o ângulo </w:t>
      </w:r>
      <m:oMath>
        <m:r>
          <m:rPr>
            <m:sty m:val="p"/>
          </m:rPr>
          <w:rPr>
            <w:rFonts w:ascii="Cambria Math" w:hAnsi="Cambria Math"/>
            <w:color w:val="0070C0"/>
          </w:rPr>
          <m:t>δ</m:t>
        </m:r>
      </m:oMath>
      <w:r>
        <w:rPr>
          <w:rFonts w:asciiTheme="minorBidi" w:hAnsiTheme="minorBidi"/>
        </w:rPr>
        <w:t xml:space="preserve"> pelo raio, </w:t>
      </w:r>
      <m:oMath>
        <m:r>
          <w:rPr>
            <w:rFonts w:ascii="Cambria Math" w:hAnsi="Cambria Math"/>
            <w:color w:val="FF0000"/>
          </w:rPr>
          <m:t>r</m:t>
        </m:r>
      </m:oMath>
      <w:r>
        <w:rPr>
          <w:rFonts w:asciiTheme="minorBidi" w:hAnsiTheme="minorBidi"/>
        </w:rPr>
        <w:t xml:space="preserve"> porque no triângulo direito formado por </w:t>
      </w:r>
      <m:oMath>
        <m:r>
          <w:rPr>
            <w:rFonts w:ascii="Cambria Math" w:hAnsi="Cambria Math"/>
            <w:color w:val="FF0000"/>
          </w:rPr>
          <m:t>M</m:t>
        </m:r>
      </m:oMath>
      <w:r>
        <w:rPr>
          <w:rFonts w:asciiTheme="minorBidi" w:hAnsiTheme="minorBidi"/>
        </w:rPr>
        <w:t xml:space="preserve"> e nas duas interseções das linhas do segmento circular com a linha lateral: </w:t>
      </w:r>
    </w:p>
    <w:p w14:paraId="1B237745" w14:textId="77777777" w:rsidR="00FD6AA4" w:rsidRPr="001D3597" w:rsidRDefault="004E0E56" w:rsidP="00FD6AA4"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  <w:color w:val="0070C0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  <w:color w:val="FF0000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  <w:color w:val="0070C0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r</m:t>
                  </m:r>
                </m:den>
              </m:f>
            </m:e>
          </m:func>
        </m:oMath>
      </m:oMathPara>
    </w:p>
    <w:p w14:paraId="3AA35727" w14:textId="77777777" w:rsidR="00E12BBD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a distância </w:t>
      </w:r>
      <m:oMath>
        <m:r>
          <w:rPr>
            <w:rFonts w:ascii="Cambria Math" w:hAnsi="Cambria Math"/>
            <w:color w:val="0070C0"/>
          </w:rPr>
          <m:t>d</m:t>
        </m:r>
      </m:oMath>
      <w:r>
        <w:rPr>
          <w:rFonts w:asciiTheme="minorBidi" w:hAnsiTheme="minorBidi"/>
        </w:rPr>
        <w:t xml:space="preserve"> do centro do eixo até a linha lateral (centro da), supomos que o veículo esteja a cerca de 2 cm à esquerda da borda da estrada. Depois com uma largura de veículo de </w:t>
      </w:r>
      <m:oMath>
        <m:r>
          <w:rPr>
            <w:rFonts w:ascii="Cambria Math" w:hAnsi="Cambria Math" w:cstheme="minorBidi"/>
            <w:color w:val="00B050"/>
          </w:rPr>
          <m:t>b</m:t>
        </m:r>
      </m:oMath>
      <w:r>
        <w:rPr>
          <w:rFonts w:asciiTheme="minorBidi" w:hAnsiTheme="minorBidi"/>
        </w:rPr>
        <w:t xml:space="preserve"> = 14,5 cm e com nossa linha lateral de 2 cm de largura: </w:t>
      </w:r>
    </w:p>
    <w:p w14:paraId="275338C7" w14:textId="77777777" w:rsidR="005333C9" w:rsidRPr="005333C9" w:rsidRDefault="005333C9" w:rsidP="005333C9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/>
              <w:color w:val="0070C0"/>
            </w:rPr>
            <m:t>d</m:t>
          </m:r>
          <m:r>
            <w:rPr>
              <w:rFonts w:ascii="Cambria Math" w:hAnsi="Cambria Math"/>
            </w:rPr>
            <m:t xml:space="preserve">=10,25 </m:t>
          </m:r>
          <m:r>
            <m:rPr>
              <m:sty m:val="p"/>
            </m:rPr>
            <w:rPr>
              <w:rFonts w:ascii="Cambria Math" w:hAnsi="Cambria Math"/>
            </w:rPr>
            <m:t>cm</m:t>
          </m:r>
        </m:oMath>
      </m:oMathPara>
    </w:p>
    <w:p w14:paraId="3EB5FA51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Calculamos o raio </w:t>
      </w:r>
      <m:oMath>
        <m:r>
          <w:rPr>
            <w:rFonts w:ascii="Cambria Math" w:hAnsi="Cambria Math"/>
            <w:color w:val="FF0000"/>
          </w:rPr>
          <m:t>r</m:t>
        </m:r>
      </m:oMath>
      <w:r>
        <w:rPr>
          <w:rFonts w:asciiTheme="minorBidi" w:hAnsiTheme="minorBidi"/>
        </w:rPr>
        <w:t xml:space="preserve"> do círculo de viragem a partir do triângulo formado por </w:t>
      </w:r>
      <m:oMath>
        <m:r>
          <w:rPr>
            <w:rFonts w:ascii="Cambria Math" w:hAnsi="Cambria Math"/>
            <w:color w:val="FF0000"/>
          </w:rPr>
          <m:t>M</m:t>
        </m:r>
      </m:oMath>
      <w:r>
        <w:rPr>
          <w:rFonts w:asciiTheme="minorBidi" w:hAnsiTheme="minorBidi"/>
        </w:rPr>
        <w:t xml:space="preserve"> dos dois centros dos eixos dianteiro e traseiro do veículo. Designamos a distância central com </w:t>
      </w:r>
      <m:oMath>
        <m:r>
          <w:rPr>
            <w:rFonts w:ascii="Cambria Math" w:hAnsi="Cambria Math"/>
            <w:color w:val="00B050"/>
          </w:rPr>
          <m:t>a</m:t>
        </m:r>
      </m:oMath>
      <w:r>
        <w:rPr>
          <w:rFonts w:asciiTheme="minorBidi" w:hAnsiTheme="minorBidi"/>
        </w:rPr>
        <w:t>:</w:t>
      </w:r>
    </w:p>
    <w:p w14:paraId="6650CEF7" w14:textId="77777777" w:rsidR="00FD6AA4" w:rsidRPr="004C0ACD" w:rsidRDefault="004E0E56" w:rsidP="00FD6AA4">
      <w:pPr>
        <w:jc w:val="center"/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  <w:color w:val="FF0000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color w:val="00B050"/>
                  </w:rPr>
                  <m:t>a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r</m:t>
                </m:r>
              </m:den>
            </m:f>
          </m:e>
        </m:func>
      </m:oMath>
      <w:r w:rsidR="004769FA">
        <w:t xml:space="preserve"> , portanto: </w:t>
      </w:r>
      <m:oMath>
        <m:r>
          <w:rPr>
            <w:rFonts w:ascii="Cambria Math" w:hAnsi="Cambria Math"/>
            <w:color w:val="FF0000"/>
            <w:lang w:val="en-US"/>
          </w:rPr>
          <m:t>r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color w:val="00B050"/>
              </w:rPr>
              <m:t>a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α</m:t>
                </m:r>
              </m:e>
            </m:func>
          </m:den>
        </m:f>
      </m:oMath>
    </w:p>
    <w:p w14:paraId="4520B5E4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ângulo </w:t>
      </w:r>
      <m:oMath>
        <m:r>
          <w:rPr>
            <w:rFonts w:ascii="Cambria Math" w:hAnsi="Cambria Math"/>
            <w:color w:val="FF0000"/>
          </w:rPr>
          <m:t>α</m:t>
        </m:r>
      </m:oMath>
      <w:r>
        <w:rPr>
          <w:rFonts w:asciiTheme="minorBidi" w:hAnsiTheme="minorBidi"/>
        </w:rPr>
        <w:t xml:space="preserve"> corresponde ao ângulo (máximo) de impacto de nossa alavanca do servo. Em nosso veículo, o ângulo de direção da trava é de cerca de 38° em cada caso. Podemos medir a distância do eixo: </w:t>
      </w:r>
      <m:oMath>
        <m:r>
          <w:rPr>
            <w:rFonts w:ascii="Cambria Math" w:hAnsi="Cambria Math"/>
            <w:color w:val="00B050"/>
          </w:rPr>
          <m:t>a</m:t>
        </m:r>
        <m:r>
          <w:rPr>
            <w:rFonts w:ascii="Cambria Math" w:hAnsi="Cambria Math"/>
          </w:rPr>
          <m:t xml:space="preserve">=15,5 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rPr>
          <w:rFonts w:asciiTheme="minorBidi" w:hAnsiTheme="minorBidi"/>
        </w:rPr>
        <w:t>.</w:t>
      </w:r>
    </w:p>
    <w:p w14:paraId="12EED5B4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Finalmente obtemos (com </w:t>
      </w:r>
      <m:oMath>
        <m:r>
          <w:rPr>
            <w:rFonts w:ascii="Cambria Math" w:hAnsi="Cambria Math"/>
            <w:color w:val="FF0000"/>
          </w:rPr>
          <m:t>α</m:t>
        </m:r>
        <m:r>
          <w:rPr>
            <w:rFonts w:ascii="Cambria Math" w:hAnsi="Cambria Math"/>
          </w:rPr>
          <m:t>=38°</m:t>
        </m:r>
      </m:oMath>
      <w:r>
        <w:rPr>
          <w:rFonts w:asciiTheme="minorBidi" w:hAnsiTheme="minorBidi"/>
        </w:rPr>
        <w:t xml:space="preserve">): </w:t>
      </w:r>
    </w:p>
    <w:p w14:paraId="6F89271D" w14:textId="77777777" w:rsidR="00FD6AA4" w:rsidRPr="0095150D" w:rsidRDefault="00FD6AA4" w:rsidP="00FD6AA4">
      <m:oMathPara>
        <m:oMath>
          <m:r>
            <w:rPr>
              <w:rFonts w:ascii="Cambria Math" w:hAnsi="Cambria Math"/>
              <w:color w:val="0070C0"/>
            </w:rPr>
            <m:t>s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180°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∙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arccos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B050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0070C0"/>
                        </w:rPr>
                        <m:t>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tan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α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color w:val="00B050"/>
                        </w:rPr>
                        <m:t>a</m:t>
                      </m:r>
                    </m:den>
                  </m:f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a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α</m:t>
                  </m:r>
                </m:e>
              </m:func>
            </m:den>
          </m:f>
          <m:r>
            <w:rPr>
              <w:rFonts w:ascii="Cambria Math" w:hAnsi="Cambria Math"/>
            </w:rPr>
            <m:t xml:space="preserve">≈21,15 </m:t>
          </m:r>
          <m:r>
            <m:rPr>
              <m:sty m:val="p"/>
            </m:rPr>
            <w:rPr>
              <w:rFonts w:ascii="Cambria Math" w:hAnsi="Cambria Math"/>
            </w:rPr>
            <m:t>cm</m:t>
          </m:r>
        </m:oMath>
      </m:oMathPara>
    </w:p>
    <w:p w14:paraId="7BAE83BC" w14:textId="77777777" w:rsidR="005333C9" w:rsidRPr="005333C9" w:rsidRDefault="00085497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Isto corresponde a cerca de 122 impulsos. </w:t>
      </w:r>
    </w:p>
    <w:p w14:paraId="7100BB67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Agora também podemos calcular o comprimento necessário do espaço de estacionamento. De acordo com o </w:t>
      </w:r>
      <w:r>
        <w:rPr>
          <w:rFonts w:asciiTheme="minorBidi" w:hAnsiTheme="minorBidi"/>
          <w:i/>
        </w:rPr>
        <w:t>teorema de Pitágoras</w:t>
      </w:r>
      <w:r>
        <w:rPr>
          <w:rFonts w:asciiTheme="minorBidi" w:hAnsiTheme="minorBidi"/>
        </w:rPr>
        <w:t>:</w:t>
      </w:r>
    </w:p>
    <w:p w14:paraId="44226537" w14:textId="77777777" w:rsidR="00FD6AA4" w:rsidRPr="00ED3016" w:rsidRDefault="004E0E56" w:rsidP="00FD6AA4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70C0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r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  <w:color w:val="0070C0"/>
                    </w:rPr>
                    <m:t>d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7691C020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Assim segue (com </w:t>
      </w:r>
      <m:oMath>
        <m:r>
          <w:rPr>
            <w:rFonts w:ascii="Cambria Math" w:hAnsi="Cambria Math"/>
            <w:color w:val="FF0000"/>
          </w:rPr>
          <m:t>α</m:t>
        </m:r>
        <m:r>
          <w:rPr>
            <w:rFonts w:ascii="Cambria Math" w:hAnsi="Cambria Math"/>
          </w:rPr>
          <m:t>=38°</m:t>
        </m:r>
      </m:oMath>
      <w:r>
        <w:rPr>
          <w:rFonts w:asciiTheme="minorBidi" w:hAnsiTheme="minorBidi"/>
        </w:rPr>
        <w:t>):</w:t>
      </w:r>
    </w:p>
    <w:p w14:paraId="508480F6" w14:textId="77777777" w:rsidR="00FD6AA4" w:rsidRPr="00FD6AA4" w:rsidRDefault="00FD6AA4" w:rsidP="005333C9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/>
              <w:color w:val="0070C0"/>
            </w:rPr>
            <m:t>t</m:t>
          </m:r>
          <m:r>
            <w:rPr>
              <w:rFonts w:ascii="Cambria Math" w:hAnsi="Cambria Math"/>
            </w:rPr>
            <m:t>=2∙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B050"/>
                            </w:rPr>
                            <m:t>a</m:t>
                          </m:r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tan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α</m:t>
                              </m:r>
                            </m:e>
                          </m:func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B050"/>
                            </w:rPr>
                            <m:t>a</m:t>
                          </m:r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tan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α</m:t>
                              </m:r>
                            </m:e>
                          </m:func>
                        </m:den>
                      </m:f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0070C0"/>
                        </w:rPr>
                        <m:t>d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 xml:space="preserve">≈34,73 </m:t>
          </m:r>
          <m:r>
            <m:rPr>
              <m:sty m:val="p"/>
            </m:rPr>
            <w:rPr>
              <w:rFonts w:ascii="Cambria Math" w:hAnsi="Cambria Math"/>
            </w:rPr>
            <m:t>cm</m:t>
          </m:r>
        </m:oMath>
      </m:oMathPara>
    </w:p>
    <w:p w14:paraId="06544898" w14:textId="77777777" w:rsidR="005333C9" w:rsidRPr="00FD6AA4" w:rsidRDefault="00FD6AA4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este valor temos que adicionar o comprimento da traseira do veículo (5,5 cm) e subtrair 2 cm que dirigimos além do espaço de estacionamento. Nosso espaço de estacionamento deve, portanto, ter pelo menos 38,23 cm de comprimento - isto corresponde exatamente ao valor determinado experimentalmente. </w:t>
      </w:r>
    </w:p>
    <w:p w14:paraId="6A719FEB" w14:textId="77777777" w:rsidR="009C7355" w:rsidRDefault="009C7355" w:rsidP="005333C9">
      <w:pPr>
        <w:rPr>
          <w:rFonts w:asciiTheme="minorBidi" w:hAnsiTheme="minorBidi" w:cstheme="minorBidi"/>
        </w:rPr>
      </w:pPr>
      <w:r>
        <w:br w:type="page"/>
      </w:r>
    </w:p>
    <w:p w14:paraId="2410FD1F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3ACB66AE" w14:textId="77777777" w:rsidR="0036332F" w:rsidRDefault="006B4BBE" w:rsidP="00846EBF">
      <w:pPr>
        <w:pStyle w:val="berschrift1"/>
      </w:pPr>
      <w:r>
        <w:t>Ajuda para estacionar</w:t>
      </w:r>
    </w:p>
    <w:p w14:paraId="282EE193" w14:textId="77777777" w:rsidR="0036332F" w:rsidRDefault="0036332F" w:rsidP="00846EBF">
      <w:pPr>
        <w:pStyle w:val="berschrift2"/>
      </w:pPr>
      <w:r>
        <w:t>Material necessário</w:t>
      </w:r>
    </w:p>
    <w:p w14:paraId="29909F5E" w14:textId="77777777" w:rsidR="00CC6A12" w:rsidRPr="009C6B9D" w:rsidRDefault="00D86A62" w:rsidP="00DB6DFB">
      <w:pPr>
        <w:pStyle w:val="AufzhlungTabelle"/>
      </w:pPr>
      <w:r>
        <w:t xml:space="preserve">PC para desenvolvimento de programas, localmente ou via interface web. </w:t>
      </w:r>
    </w:p>
    <w:p w14:paraId="2C3EA042" w14:textId="77777777" w:rsidR="0036332F" w:rsidRDefault="00D86A62" w:rsidP="00DB6DFB">
      <w:pPr>
        <w:pStyle w:val="AufzhlungTabelle"/>
      </w:pPr>
      <w:r>
        <w:t xml:space="preserve">Cabo USB ou conexão BLE ou WLAN para transferir o programa para o TXT4.0. </w:t>
      </w:r>
    </w:p>
    <w:p w14:paraId="7996C5E9" w14:textId="77777777" w:rsidR="00FD6AA4" w:rsidRDefault="00FD6AA4" w:rsidP="00FD6AA4">
      <w:pPr>
        <w:pStyle w:val="AufzhlungTabelle"/>
      </w:pPr>
      <w:r>
        <w:t>Pista de condução de testes</w:t>
      </w:r>
    </w:p>
    <w:p w14:paraId="283375DB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593D0FEC" w14:textId="77777777" w:rsidR="008D6712" w:rsidRDefault="008B4844" w:rsidP="00846EBF">
      <w:pPr>
        <w:pStyle w:val="berschrift2"/>
      </w:pPr>
      <w:r>
        <w:t>Informações adicionais</w:t>
      </w:r>
    </w:p>
    <w:p w14:paraId="1698C7E0" w14:textId="77777777" w:rsidR="002049D4" w:rsidRDefault="002049D4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VDA: </w:t>
      </w:r>
      <w:hyperlink r:id="rId15" w:history="1">
        <w:r>
          <w:rPr>
            <w:rStyle w:val="Hyperlink"/>
            <w:rFonts w:asciiTheme="minorBidi" w:hAnsiTheme="minorBidi"/>
            <w:i/>
          </w:rPr>
          <w:t>Automação:</w:t>
        </w:r>
      </w:hyperlink>
      <w:hyperlink r:id="rId16" w:history="1">
        <w:r>
          <w:rPr>
            <w:rStyle w:val="Hyperlink"/>
            <w:rFonts w:asciiTheme="minorBidi" w:hAnsiTheme="minorBidi"/>
            <w:i/>
          </w:rPr>
          <w:t xml:space="preserve"> Von Sistemas de assistência ao motorista para a condução automatizada</w:t>
        </w:r>
      </w:hyperlink>
      <w:r>
        <w:rPr>
          <w:rFonts w:asciiTheme="minorBidi" w:hAnsiTheme="minorBidi"/>
        </w:rPr>
        <w:t>. Setembro 2015.</w:t>
      </w:r>
    </w:p>
    <w:p w14:paraId="7E388881" w14:textId="77777777" w:rsidR="002049D4" w:rsidRPr="002049D4" w:rsidRDefault="001F7207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Nina Tetzlaff: </w:t>
      </w:r>
      <w:hyperlink r:id="rId17" w:history="1">
        <w:r>
          <w:rPr>
            <w:rStyle w:val="Hyperlink"/>
            <w:rFonts w:asciiTheme="minorBidi" w:hAnsiTheme="minorBidi"/>
            <w:i/>
          </w:rPr>
          <w:t>Veículos rodoviários autônomos</w:t>
        </w:r>
      </w:hyperlink>
      <w:r>
        <w:rPr>
          <w:rFonts w:asciiTheme="minorBidi" w:hAnsiTheme="minorBidi"/>
        </w:rPr>
        <w:t>. Atividades de inventor 2018/2019, DPMA, S. 62-81.</w:t>
      </w:r>
    </w:p>
    <w:p w14:paraId="59D9BC8A" w14:textId="77777777" w:rsidR="008D6712" w:rsidRPr="000E2416" w:rsidRDefault="008D6712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VW: </w:t>
      </w:r>
      <w:hyperlink r:id="rId18" w:history="1">
        <w:r>
          <w:rPr>
            <w:rStyle w:val="Hyperlink"/>
            <w:rFonts w:asciiTheme="minorBidi" w:hAnsiTheme="minorBidi"/>
            <w:i/>
          </w:rPr>
          <w:t>Park Assist Steering 2.0</w:t>
        </w:r>
      </w:hyperlink>
      <w:r>
        <w:rPr>
          <w:rFonts w:asciiTheme="minorBidi" w:hAnsiTheme="minorBidi"/>
        </w:rPr>
        <w:t>. Design e função. Treinamento de serviço, 2021.</w:t>
      </w:r>
    </w:p>
    <w:sectPr w:rsidR="008D6712" w:rsidRPr="000E2416" w:rsidSect="00E96821">
      <w:headerReference w:type="even" r:id="rId19"/>
      <w:headerReference w:type="default" r:id="rId20"/>
      <w:footerReference w:type="even" r:id="rId21"/>
      <w:footerReference w:type="default" r:id="rId22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870AD" w14:textId="77777777" w:rsidR="006E7DB2" w:rsidRDefault="006E7DB2">
      <w:r>
        <w:separator/>
      </w:r>
    </w:p>
  </w:endnote>
  <w:endnote w:type="continuationSeparator" w:id="0">
    <w:p w14:paraId="55AAFF00" w14:textId="77777777" w:rsidR="006E7DB2" w:rsidRDefault="006E7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EE461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841FF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769FA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01761" w14:textId="77777777" w:rsidR="006E7DB2" w:rsidRDefault="006E7DB2">
      <w:r>
        <w:separator/>
      </w:r>
    </w:p>
  </w:footnote>
  <w:footnote w:type="continuationSeparator" w:id="0">
    <w:p w14:paraId="53698C85" w14:textId="77777777" w:rsidR="006E7DB2" w:rsidRDefault="006E7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B1DB" w14:textId="77777777" w:rsidR="00E80944" w:rsidRDefault="00E80944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1A66A9CA" wp14:editId="6F8C63A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1F380" w14:textId="2259B040" w:rsidR="00E80944" w:rsidRPr="004769FA" w:rsidRDefault="00E80944" w:rsidP="0017201F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D6E8A2" wp14:editId="0AA7844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t xml:space="preserve">ROBOTICS </w:t>
    </w:r>
    <w:r>
      <w:t>Add On: Condução autônoma – Nível secundário I+II</w:t>
    </w:r>
    <w:r>
      <w:tab/>
    </w:r>
    <w:r>
      <w:tab/>
    </w:r>
    <w:r>
      <w:rPr>
        <w:noProof/>
      </w:rPr>
      <w:drawing>
        <wp:inline distT="0" distB="0" distL="0" distR="0" wp14:anchorId="5789F074" wp14:editId="61DA847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F05B0"/>
    <w:rsid w:val="000F4581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01F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3F0C"/>
    <w:rsid w:val="00434525"/>
    <w:rsid w:val="00435EA1"/>
    <w:rsid w:val="00436116"/>
    <w:rsid w:val="004377CB"/>
    <w:rsid w:val="00455455"/>
    <w:rsid w:val="00467FA4"/>
    <w:rsid w:val="00472E75"/>
    <w:rsid w:val="004769FA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2ABB"/>
    <w:rsid w:val="004D2E5B"/>
    <w:rsid w:val="004D5672"/>
    <w:rsid w:val="004D713B"/>
    <w:rsid w:val="004E0E56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E7DB2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46EBF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7586C"/>
    <w:rsid w:val="00880349"/>
    <w:rsid w:val="008832CB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D5241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F41E63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846EBF"/>
    <w:pPr>
      <w:keepNext/>
      <w:keepLines/>
      <w:spacing w:before="360" w:after="480"/>
      <w:jc w:val="left"/>
      <w:outlineLvl w:val="0"/>
    </w:pPr>
    <w:rPr>
      <w:rFonts w:ascii="Arial" w:hAnsi="Arial"/>
      <w:b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846EBF"/>
    <w:rPr>
      <w:rFonts w:ascii="Arial" w:hAnsi="Arial"/>
      <w:b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www.vdveer-engineering.nl/en/information/vag-ssp/ssp-vag/ssp-vag-en/331-ssp-494-park-assist-steering-20/download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www.dpma.de/docs/dpma/veroeffentlichungen/erfinderaktivitaeten/ea_2018_2019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vda.de/dam/vda/publications/2015/automatisierung.pdf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vda.de/dam/vda/publications/2015/automatisierung.pdf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9F6CD87-8C7A-4F83-A1AE-4289E3303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8</Pages>
  <Words>1233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8228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Seiler, Lisa</cp:lastModifiedBy>
  <cp:revision>5</cp:revision>
  <cp:lastPrinted>2021-06-16T08:21:00Z</cp:lastPrinted>
  <dcterms:created xsi:type="dcterms:W3CDTF">2021-09-10T10:53:00Z</dcterms:created>
  <dcterms:modified xsi:type="dcterms:W3CDTF">2021-10-08T16:57:00Z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